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2026-08_083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Pfosten-Riegel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